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北京市大兴区黄村镇社区建设办公室科室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——黄村镇2022年老旧小区综合整治雨、污水管线工程审计费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项目申报单位（科室）：社区建设办公室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黄村镇2022年老旧小区综合整治雨、污水管线工程审计费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社区建设办公室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杨子漩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15910651295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其他政府购买服务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委托专业公司对长丰园一区、明春西园西区雨污水工程进行审计，保障工程顺利完成。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黄村镇2022年老旧小区综合整治雨、污水管线工程审计费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34.657679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34.657679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社区建设办公室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69222324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7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黄村镇2022年老旧小区综合整治雨、污水管线工程审计费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主要工作内容：委托专业公司对长丰园一区、明春西园西区雨污水工程进行审计，保障工程顺利完成。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项目实施的必要性：委托专业公司对长丰园一区、明春西园西区雨污水工程进行审计，保障工程顺利完成。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2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41A0BAA"/>
    <w:rsid w:val="05432E5D"/>
    <w:rsid w:val="0A5D4D63"/>
    <w:rsid w:val="0DA07961"/>
    <w:rsid w:val="120576A3"/>
    <w:rsid w:val="13F73D10"/>
    <w:rsid w:val="157C2F3F"/>
    <w:rsid w:val="18F92BF2"/>
    <w:rsid w:val="21172BE6"/>
    <w:rsid w:val="26ED5943"/>
    <w:rsid w:val="2EF87F13"/>
    <w:rsid w:val="2F471EE1"/>
    <w:rsid w:val="308113CB"/>
    <w:rsid w:val="34B53ED7"/>
    <w:rsid w:val="37D8234A"/>
    <w:rsid w:val="4F815F87"/>
    <w:rsid w:val="532C1883"/>
    <w:rsid w:val="54F9326F"/>
    <w:rsid w:val="58D475D9"/>
    <w:rsid w:val="59467262"/>
    <w:rsid w:val="594850A7"/>
    <w:rsid w:val="5A2D54AD"/>
    <w:rsid w:val="5F5A1B10"/>
    <w:rsid w:val="603B7FE0"/>
    <w:rsid w:val="625005B0"/>
    <w:rsid w:val="64E44DD1"/>
    <w:rsid w:val="651C2939"/>
    <w:rsid w:val="664540BB"/>
    <w:rsid w:val="671633FA"/>
    <w:rsid w:val="6A5B5F2E"/>
    <w:rsid w:val="6D535020"/>
    <w:rsid w:val="6D554A17"/>
    <w:rsid w:val="79FE3F2F"/>
    <w:rsid w:val="7A8F100B"/>
    <w:rsid w:val="7C793A2F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widowControl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1</Lines>
  <Paragraphs>1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sq-01</cp:lastModifiedBy>
  <cp:lastPrinted>2018-09-07T03:15:00Z</cp:lastPrinted>
  <dcterms:modified xsi:type="dcterms:W3CDTF">2024-09-09T07:11:15Z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